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1123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Miles BAYLIE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fl.1565)</w:t>
      </w:r>
    </w:p>
    <w:p w14:paraId="793433B8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proofErr w:type="gramStart"/>
      <w:r>
        <w:rPr>
          <w:rFonts w:eastAsia="Times New Roman" w:cs="Times New Roman"/>
          <w:szCs w:val="24"/>
        </w:rPr>
        <w:t>St.Bride’s</w:t>
      </w:r>
      <w:proofErr w:type="spellEnd"/>
      <w:proofErr w:type="gramEnd"/>
      <w:r>
        <w:rPr>
          <w:rFonts w:eastAsia="Times New Roman" w:cs="Times New Roman"/>
          <w:szCs w:val="24"/>
        </w:rPr>
        <w:t>, London. Cutler.</w:t>
      </w:r>
    </w:p>
    <w:p w14:paraId="62B10909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</w:p>
    <w:p w14:paraId="3CB48D64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</w:p>
    <w:p w14:paraId="75A0F71D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ca.</w:t>
      </w:r>
      <w:r>
        <w:rPr>
          <w:rFonts w:eastAsia="Times New Roman" w:cs="Times New Roman"/>
          <w:szCs w:val="24"/>
        </w:rPr>
        <w:tab/>
        <w:t>1565</w:t>
      </w:r>
      <w:r>
        <w:rPr>
          <w:rFonts w:eastAsia="Times New Roman" w:cs="Times New Roman"/>
          <w:szCs w:val="24"/>
        </w:rPr>
        <w:tab/>
        <w:t xml:space="preserve">He was buried in the church in the parish of </w:t>
      </w:r>
      <w:proofErr w:type="spellStart"/>
      <w:proofErr w:type="gramStart"/>
      <w:r>
        <w:rPr>
          <w:rFonts w:eastAsia="Times New Roman" w:cs="Times New Roman"/>
          <w:szCs w:val="24"/>
        </w:rPr>
        <w:t>St.Bride’s</w:t>
      </w:r>
      <w:proofErr w:type="spellEnd"/>
      <w:proofErr w:type="gramEnd"/>
      <w:r>
        <w:rPr>
          <w:rFonts w:eastAsia="Times New Roman" w:cs="Times New Roman"/>
          <w:szCs w:val="24"/>
        </w:rPr>
        <w:t>, Fleet Street.</w:t>
      </w:r>
    </w:p>
    <w:p w14:paraId="3B34FFCF" w14:textId="77777777" w:rsidR="00E3724D" w:rsidRDefault="00E3724D" w:rsidP="00E3724D">
      <w:pPr>
        <w:pStyle w:val="NoSpacing"/>
        <w:ind w:left="1440"/>
        <w:rPr>
          <w:rFonts w:eastAsia="Times New Roman" w:cs="Times New Roman"/>
          <w:szCs w:val="24"/>
        </w:rPr>
      </w:pPr>
      <w:r w:rsidRPr="00FB7785"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FB7785">
        <w:rPr>
          <w:rFonts w:eastAsia="Times New Roman" w:cs="Times New Roman"/>
          <w:szCs w:val="24"/>
        </w:rPr>
        <w:t>vol.I</w:t>
      </w:r>
      <w:proofErr w:type="spellEnd"/>
      <w:proofErr w:type="gramEnd"/>
      <w:r w:rsidRPr="00FB7785">
        <w:rPr>
          <w:rFonts w:eastAsia="Times New Roman" w:cs="Times New Roman"/>
          <w:szCs w:val="24"/>
        </w:rPr>
        <w:t xml:space="preserve"> published by the Cutlers’ Company 1916 p</w:t>
      </w:r>
      <w:r>
        <w:rPr>
          <w:rFonts w:eastAsia="Times New Roman" w:cs="Times New Roman"/>
          <w:szCs w:val="24"/>
        </w:rPr>
        <w:t>p.218)</w:t>
      </w:r>
    </w:p>
    <w:p w14:paraId="7B466DCE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</w:p>
    <w:p w14:paraId="57EF6E39" w14:textId="77777777" w:rsidR="00E3724D" w:rsidRDefault="00E3724D" w:rsidP="00E3724D">
      <w:pPr>
        <w:pStyle w:val="NoSpacing"/>
        <w:rPr>
          <w:rFonts w:eastAsia="Times New Roman" w:cs="Times New Roman"/>
          <w:szCs w:val="24"/>
        </w:rPr>
      </w:pPr>
    </w:p>
    <w:p w14:paraId="17645A40" w14:textId="77777777" w:rsidR="00E3724D" w:rsidRPr="00A60A16" w:rsidRDefault="00E3724D" w:rsidP="00E372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December 2022</w:t>
      </w:r>
    </w:p>
    <w:p w14:paraId="22DE3E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B6856" w14:textId="77777777" w:rsidR="00E3724D" w:rsidRDefault="00E3724D" w:rsidP="009139A6">
      <w:r>
        <w:separator/>
      </w:r>
    </w:p>
  </w:endnote>
  <w:endnote w:type="continuationSeparator" w:id="0">
    <w:p w14:paraId="2943ED08" w14:textId="77777777" w:rsidR="00E3724D" w:rsidRDefault="00E372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42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4A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D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ED557" w14:textId="77777777" w:rsidR="00E3724D" w:rsidRDefault="00E3724D" w:rsidP="009139A6">
      <w:r>
        <w:separator/>
      </w:r>
    </w:p>
  </w:footnote>
  <w:footnote w:type="continuationSeparator" w:id="0">
    <w:p w14:paraId="2DECACBB" w14:textId="77777777" w:rsidR="00E3724D" w:rsidRDefault="00E372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03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FC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B1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4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724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BD1B3"/>
  <w15:chartTrackingRefBased/>
  <w15:docId w15:val="{92EAF0F8-2688-44AA-A593-F5A30F4A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2022-12-08T11:38:00Z</dcterms:created>
  <dcterms:modified xsi:type="dcterms:W3CDTF">2022-12-08T11:40:00Z</dcterms:modified>
</cp:coreProperties>
</file>